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97227" w14:textId="77777777" w:rsidR="004C1F60" w:rsidRDefault="004C1F60" w:rsidP="004C1F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FRENCH</w:t>
      </w:r>
      <w:r>
        <w:rPr>
          <w:rFonts w:cs="Times New Roman"/>
          <w:szCs w:val="24"/>
        </w:rPr>
        <w:t xml:space="preserve">       (fl.1422)</w:t>
      </w:r>
    </w:p>
    <w:p w14:paraId="205D48E4" w14:textId="77777777" w:rsidR="004C1F60" w:rsidRDefault="004C1F60" w:rsidP="004C1F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Cripplegate</w:t>
      </w:r>
      <w:proofErr w:type="spellEnd"/>
      <w:r>
        <w:rPr>
          <w:rFonts w:cs="Times New Roman"/>
          <w:szCs w:val="24"/>
        </w:rPr>
        <w:t xml:space="preserve"> within Ward, London.</w:t>
      </w:r>
    </w:p>
    <w:p w14:paraId="35C21D15" w14:textId="77777777" w:rsidR="004C1F60" w:rsidRDefault="004C1F60" w:rsidP="004C1F60">
      <w:pPr>
        <w:pStyle w:val="NoSpacing"/>
        <w:rPr>
          <w:rFonts w:cs="Times New Roman"/>
          <w:szCs w:val="24"/>
        </w:rPr>
      </w:pPr>
    </w:p>
    <w:p w14:paraId="72E288B1" w14:textId="77777777" w:rsidR="004C1F60" w:rsidRDefault="004C1F60" w:rsidP="004C1F60">
      <w:pPr>
        <w:pStyle w:val="NoSpacing"/>
        <w:rPr>
          <w:rFonts w:cs="Times New Roman"/>
          <w:szCs w:val="24"/>
        </w:rPr>
      </w:pPr>
    </w:p>
    <w:p w14:paraId="77A2D4E0" w14:textId="77777777" w:rsidR="004C1F60" w:rsidRDefault="004C1F60" w:rsidP="004C1F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Scavengers.</w:t>
      </w:r>
    </w:p>
    <w:p w14:paraId="3CCD88D7" w14:textId="77777777" w:rsidR="004C1F60" w:rsidRDefault="004C1F60" w:rsidP="004C1F6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4077680" w14:textId="77777777" w:rsidR="004C1F60" w:rsidRDefault="004C1F60" w:rsidP="004C1F6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p.550)</w:t>
      </w:r>
    </w:p>
    <w:p w14:paraId="1D59D08A" w14:textId="77777777" w:rsidR="004C1F60" w:rsidRDefault="004C1F60" w:rsidP="004C1F60">
      <w:pPr>
        <w:pStyle w:val="NoSpacing"/>
        <w:rPr>
          <w:rFonts w:eastAsia="Times New Roman" w:cs="Times New Roman"/>
          <w:szCs w:val="24"/>
        </w:rPr>
      </w:pPr>
    </w:p>
    <w:p w14:paraId="19A1EEEA" w14:textId="77777777" w:rsidR="004C1F60" w:rsidRDefault="004C1F60" w:rsidP="004C1F60">
      <w:pPr>
        <w:pStyle w:val="NoSpacing"/>
        <w:rPr>
          <w:rFonts w:eastAsia="Times New Roman" w:cs="Times New Roman"/>
          <w:szCs w:val="24"/>
        </w:rPr>
      </w:pPr>
    </w:p>
    <w:p w14:paraId="269705CC" w14:textId="745743FF" w:rsidR="00BA00AB" w:rsidRPr="00EB3209" w:rsidRDefault="004C1F60" w:rsidP="004C1F6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23 December 2023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83E05" w14:textId="77777777" w:rsidR="004C1F60" w:rsidRDefault="004C1F60" w:rsidP="009139A6">
      <w:r>
        <w:separator/>
      </w:r>
    </w:p>
  </w:endnote>
  <w:endnote w:type="continuationSeparator" w:id="0">
    <w:p w14:paraId="741A93BC" w14:textId="77777777" w:rsidR="004C1F60" w:rsidRDefault="004C1F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2D1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786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F3B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C709D" w14:textId="77777777" w:rsidR="004C1F60" w:rsidRDefault="004C1F60" w:rsidP="009139A6">
      <w:r>
        <w:separator/>
      </w:r>
    </w:p>
  </w:footnote>
  <w:footnote w:type="continuationSeparator" w:id="0">
    <w:p w14:paraId="2EFA46E9" w14:textId="77777777" w:rsidR="004C1F60" w:rsidRDefault="004C1F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9EB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13F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C1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60"/>
    <w:rsid w:val="000666E0"/>
    <w:rsid w:val="002510B7"/>
    <w:rsid w:val="004C1F6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C9186"/>
  <w15:chartTrackingRefBased/>
  <w15:docId w15:val="{C1E81961-741E-4BBE-B577-896EE26A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2023-12-23T09:36:00Z</dcterms:created>
  <dcterms:modified xsi:type="dcterms:W3CDTF">2023-12-23T09:36:00Z</dcterms:modified>
</cp:coreProperties>
</file>